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87" w:rsidRDefault="00B46C87" w:rsidP="00B46C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WARENG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B46C87" w:rsidRDefault="00B46C87" w:rsidP="00B46C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Solihull.</w:t>
      </w:r>
    </w:p>
    <w:p w:rsidR="00B46C87" w:rsidRDefault="00B46C87" w:rsidP="00B46C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C87" w:rsidRDefault="00B46C87" w:rsidP="00B46C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C87" w:rsidRDefault="00B46C87" w:rsidP="00B46C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Feb.1434</w:t>
      </w:r>
      <w:r>
        <w:rPr>
          <w:rFonts w:ascii="Times New Roman" w:hAnsi="Times New Roman" w:cs="Times New Roman"/>
          <w:sz w:val="24"/>
          <w:szCs w:val="24"/>
        </w:rPr>
        <w:tab/>
        <w:t xml:space="preserve"> He was a juror on the inquisition post mortem held in Birmingham into</w:t>
      </w:r>
    </w:p>
    <w:p w:rsidR="00B46C87" w:rsidRDefault="00B46C87" w:rsidP="00B46C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Erdyngton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46C87" w:rsidRDefault="00B46C87" w:rsidP="00B46C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24-182)</w:t>
      </w:r>
    </w:p>
    <w:p w:rsidR="00B46C87" w:rsidRDefault="00B46C87" w:rsidP="00B46C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C87" w:rsidRDefault="00B46C87" w:rsidP="00B46C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C87" w:rsidRPr="00C57D3E" w:rsidRDefault="00B46C87" w:rsidP="00B46C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2016</w:t>
      </w:r>
    </w:p>
    <w:p w:rsidR="006B2F86" w:rsidRPr="00B46C87" w:rsidRDefault="00B46C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B46C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C87" w:rsidRDefault="00B46C87" w:rsidP="00E71FC3">
      <w:pPr>
        <w:spacing w:after="0" w:line="240" w:lineRule="auto"/>
      </w:pPr>
      <w:r>
        <w:separator/>
      </w:r>
    </w:p>
  </w:endnote>
  <w:endnote w:type="continuationSeparator" w:id="0">
    <w:p w:rsidR="00B46C87" w:rsidRDefault="00B46C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C87" w:rsidRDefault="00B46C87" w:rsidP="00E71FC3">
      <w:pPr>
        <w:spacing w:after="0" w:line="240" w:lineRule="auto"/>
      </w:pPr>
      <w:r>
        <w:separator/>
      </w:r>
    </w:p>
  </w:footnote>
  <w:footnote w:type="continuationSeparator" w:id="0">
    <w:p w:rsidR="00B46C87" w:rsidRDefault="00B46C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C87"/>
    <w:rsid w:val="00AB52E8"/>
    <w:rsid w:val="00B16D3F"/>
    <w:rsid w:val="00B46C8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224D5"/>
  <w15:chartTrackingRefBased/>
  <w15:docId w15:val="{4BB2153B-4B77-42C9-9B3A-BA15718BA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2016-04-25T21:16:00Z</dcterms:created>
  <dcterms:modified xsi:type="dcterms:W3CDTF">2016-04-25T21:17:00Z</dcterms:modified>
</cp:coreProperties>
</file>